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27784" w14:textId="77777777" w:rsidR="00236EFC" w:rsidRDefault="00236EFC" w:rsidP="00236EF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SCOMFIT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43CFAF63" w14:textId="77777777" w:rsidR="00236EFC" w:rsidRDefault="00236EFC" w:rsidP="00236EF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18837CB" w14:textId="77777777" w:rsidR="00236EFC" w:rsidRDefault="00236EFC" w:rsidP="00236EF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1D11D85" w14:textId="77777777" w:rsidR="00236EFC" w:rsidRDefault="00236EFC" w:rsidP="00236EFC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Norfolk the moiety of the taxes of a fifteenth and a tenth which were granted to the King at the last Parliament.</w:t>
      </w:r>
    </w:p>
    <w:p w14:paraId="3E6648B0" w14:textId="77777777" w:rsidR="00236EFC" w:rsidRDefault="00236EFC" w:rsidP="00236EF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74FF6BD0" w14:textId="77777777" w:rsidR="00236EFC" w:rsidRDefault="00236EFC" w:rsidP="00236EF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5D80FA4" w14:textId="77777777" w:rsidR="00236EFC" w:rsidRDefault="00236EFC" w:rsidP="00236EF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CDCAA78" w14:textId="77777777" w:rsidR="00236EFC" w:rsidRDefault="00236EFC" w:rsidP="00236EF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1CF916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A768A" w14:textId="77777777" w:rsidR="00236EFC" w:rsidRDefault="00236EFC" w:rsidP="009139A6">
      <w:r>
        <w:separator/>
      </w:r>
    </w:p>
  </w:endnote>
  <w:endnote w:type="continuationSeparator" w:id="0">
    <w:p w14:paraId="4A86B60C" w14:textId="77777777" w:rsidR="00236EFC" w:rsidRDefault="00236E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00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B8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FC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B7F40" w14:textId="77777777" w:rsidR="00236EFC" w:rsidRDefault="00236EFC" w:rsidP="009139A6">
      <w:r>
        <w:separator/>
      </w:r>
    </w:p>
  </w:footnote>
  <w:footnote w:type="continuationSeparator" w:id="0">
    <w:p w14:paraId="4C3F9D3D" w14:textId="77777777" w:rsidR="00236EFC" w:rsidRDefault="00236E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22A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AA7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BEE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EFC"/>
    <w:rsid w:val="000666E0"/>
    <w:rsid w:val="00236EF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C473E"/>
  <w15:chartTrackingRefBased/>
  <w15:docId w15:val="{E3EAB90D-077D-4F16-9114-40A8535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EF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2024-01-07T18:56:00Z</dcterms:created>
  <dcterms:modified xsi:type="dcterms:W3CDTF">2024-01-07T18:57:00Z</dcterms:modified>
</cp:coreProperties>
</file>